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93D" w:rsidRDefault="00A8093D" w:rsidP="00A8093D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</w:rPr>
        <w:t>Thomas MASCALL</w:t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A8093D" w:rsidRDefault="00A8093D" w:rsidP="00A8093D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>of London. Tailor.</w:t>
      </w:r>
    </w:p>
    <w:p w:rsidR="00A8093D" w:rsidRDefault="00A8093D" w:rsidP="00A8093D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8093D" w:rsidRDefault="00A8093D" w:rsidP="00A8093D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8093D" w:rsidRDefault="00A8093D" w:rsidP="00A8093D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 xml:space="preserve">John Boteler(q.v.) brought a plaint of debt against him 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Nele</w:t>
      </w:r>
      <w:proofErr w:type="spellEnd"/>
    </w:p>
    <w:p w:rsidR="00A8093D" w:rsidRDefault="00A8093D" w:rsidP="00A8093D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of London, scrivener(q.v.).</w:t>
      </w:r>
    </w:p>
    <w:p w:rsidR="00A8093D" w:rsidRDefault="00A8093D" w:rsidP="00A8093D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8093D" w:rsidRDefault="00A8093D" w:rsidP="00A8093D">
      <w:pPr>
        <w:rPr>
          <w:rFonts w:ascii="Times New Roman" w:hAnsi="Times New Roman" w:cs="Times New Roman"/>
        </w:rPr>
      </w:pPr>
    </w:p>
    <w:p w:rsidR="00A8093D" w:rsidRDefault="00A8093D" w:rsidP="00A8093D">
      <w:pPr>
        <w:rPr>
          <w:rFonts w:ascii="Times New Roman" w:hAnsi="Times New Roman" w:cs="Times New Roman"/>
        </w:rPr>
      </w:pPr>
    </w:p>
    <w:p w:rsidR="00A8093D" w:rsidRDefault="00A8093D" w:rsidP="00A809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2017</w:t>
      </w:r>
    </w:p>
    <w:p w:rsidR="006B2F86" w:rsidRPr="00E71FC3" w:rsidRDefault="00A809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93D" w:rsidRDefault="00A8093D" w:rsidP="00E71FC3">
      <w:r>
        <w:separator/>
      </w:r>
    </w:p>
  </w:endnote>
  <w:endnote w:type="continuationSeparator" w:id="0">
    <w:p w:rsidR="00A8093D" w:rsidRDefault="00A809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93D" w:rsidRDefault="00A8093D" w:rsidP="00E71FC3">
      <w:r>
        <w:separator/>
      </w:r>
    </w:p>
  </w:footnote>
  <w:footnote w:type="continuationSeparator" w:id="0">
    <w:p w:rsidR="00A8093D" w:rsidRDefault="00A809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3D"/>
    <w:rsid w:val="001A7C09"/>
    <w:rsid w:val="00577BD5"/>
    <w:rsid w:val="00656CBA"/>
    <w:rsid w:val="006A1F77"/>
    <w:rsid w:val="00733BE7"/>
    <w:rsid w:val="00A809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5FE556-486D-47EC-BD1D-583E8A82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809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0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2017-03-18T20:54:00Z</dcterms:created>
  <dcterms:modified xsi:type="dcterms:W3CDTF">2017-03-18T20:58:00Z</dcterms:modified>
</cp:coreProperties>
</file>